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4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46"/>
        <w:gridCol w:w="38"/>
        <w:gridCol w:w="236"/>
        <w:gridCol w:w="124"/>
        <w:gridCol w:w="720"/>
        <w:gridCol w:w="619"/>
        <w:gridCol w:w="821"/>
        <w:gridCol w:w="1440"/>
        <w:gridCol w:w="334"/>
        <w:gridCol w:w="346"/>
        <w:gridCol w:w="4190"/>
        <w:gridCol w:w="272"/>
        <w:gridCol w:w="358"/>
      </w:tblGrid>
      <w:tr w:rsidR="00C62268" w14:paraId="19891F71" w14:textId="77777777" w:rsidTr="00C62268">
        <w:trPr>
          <w:gridBefore w:val="2"/>
          <w:gridAfter w:val="2"/>
          <w:wBefore w:w="184" w:type="dxa"/>
          <w:wAfter w:w="630" w:type="dxa"/>
          <w:trHeight w:val="344"/>
        </w:trPr>
        <w:tc>
          <w:tcPr>
            <w:tcW w:w="4294" w:type="dxa"/>
            <w:gridSpan w:val="7"/>
            <w:tcBorders>
              <w:bottom w:val="nil"/>
            </w:tcBorders>
          </w:tcPr>
          <w:p w14:paraId="1AF8F622" w14:textId="77777777" w:rsidR="00C62268" w:rsidRPr="00594F67" w:rsidRDefault="00C62268" w:rsidP="00FC7C74">
            <w:pPr>
              <w:jc w:val="center"/>
              <w:rPr>
                <w:b/>
              </w:rPr>
            </w:pPr>
            <w:r w:rsidRPr="00594F67">
              <w:rPr>
                <w:b/>
                <w:noProof/>
              </w:rPr>
              <w:drawing>
                <wp:inline distT="0" distB="0" distL="0" distR="0" wp14:anchorId="171EF6EE" wp14:editId="19F3B379">
                  <wp:extent cx="518160" cy="8610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14:paraId="5C0727A7" w14:textId="77777777" w:rsidR="00C62268" w:rsidRDefault="00C62268" w:rsidP="00FC7C74"/>
        </w:tc>
      </w:tr>
      <w:tr w:rsidR="00C62268" w14:paraId="68495B13" w14:textId="77777777" w:rsidTr="00C62268">
        <w:trPr>
          <w:gridBefore w:val="2"/>
          <w:gridAfter w:val="2"/>
          <w:wBefore w:w="184" w:type="dxa"/>
          <w:wAfter w:w="630" w:type="dxa"/>
          <w:trHeight w:val="225"/>
        </w:trPr>
        <w:tc>
          <w:tcPr>
            <w:tcW w:w="4294" w:type="dxa"/>
            <w:gridSpan w:val="7"/>
          </w:tcPr>
          <w:p w14:paraId="3C87E980" w14:textId="77777777" w:rsidR="00C62268" w:rsidRDefault="00C62268" w:rsidP="00FC7C74">
            <w:pPr>
              <w:pStyle w:val="1"/>
              <w:ind w:firstLine="0"/>
            </w:pPr>
            <w:r>
              <w:t>КОНТРОЛЬНО-СЧЕТНАЯ</w:t>
            </w:r>
          </w:p>
        </w:tc>
        <w:tc>
          <w:tcPr>
            <w:tcW w:w="4536" w:type="dxa"/>
            <w:gridSpan w:val="2"/>
            <w:vMerge w:val="restart"/>
          </w:tcPr>
          <w:p w14:paraId="451596DC" w14:textId="77777777" w:rsidR="00C62268" w:rsidRPr="00B00B8E" w:rsidRDefault="00C62268" w:rsidP="00FC7C74">
            <w:pPr>
              <w:pStyle w:val="2"/>
              <w:jc w:val="center"/>
            </w:pPr>
            <w:r>
              <w:t>Адресат</w:t>
            </w:r>
          </w:p>
        </w:tc>
      </w:tr>
      <w:tr w:rsidR="00C62268" w14:paraId="79A87106" w14:textId="77777777" w:rsidTr="00C62268">
        <w:trPr>
          <w:gridBefore w:val="2"/>
          <w:gridAfter w:val="2"/>
          <w:wBefore w:w="184" w:type="dxa"/>
          <w:wAfter w:w="630" w:type="dxa"/>
          <w:trHeight w:val="225"/>
        </w:trPr>
        <w:tc>
          <w:tcPr>
            <w:tcW w:w="4294" w:type="dxa"/>
            <w:gridSpan w:val="7"/>
          </w:tcPr>
          <w:p w14:paraId="6137C9FB" w14:textId="77777777" w:rsidR="00C62268" w:rsidRDefault="00C62268" w:rsidP="00FC7C74">
            <w:pPr>
              <w:pStyle w:val="1"/>
              <w:ind w:firstLine="0"/>
            </w:pPr>
            <w:r>
              <w:t>ПАЛАТА</w:t>
            </w:r>
          </w:p>
        </w:tc>
        <w:tc>
          <w:tcPr>
            <w:tcW w:w="4536" w:type="dxa"/>
            <w:gridSpan w:val="2"/>
            <w:vMerge/>
          </w:tcPr>
          <w:p w14:paraId="344C9978" w14:textId="77777777" w:rsidR="00C62268" w:rsidRPr="00B00B8E" w:rsidRDefault="00C62268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C62268" w14:paraId="595C595A" w14:textId="77777777" w:rsidTr="00C62268">
        <w:trPr>
          <w:gridBefore w:val="2"/>
          <w:gridAfter w:val="2"/>
          <w:wBefore w:w="184" w:type="dxa"/>
          <w:wAfter w:w="630" w:type="dxa"/>
          <w:trHeight w:val="225"/>
        </w:trPr>
        <w:tc>
          <w:tcPr>
            <w:tcW w:w="4294" w:type="dxa"/>
            <w:gridSpan w:val="7"/>
          </w:tcPr>
          <w:p w14:paraId="4E04EA9D" w14:textId="77777777" w:rsidR="00C62268" w:rsidRDefault="00C62268" w:rsidP="00FC7C74">
            <w:pPr>
              <w:pStyle w:val="1"/>
              <w:ind w:firstLine="0"/>
            </w:pPr>
            <w:r>
              <w:t xml:space="preserve">ЛИПЕЦКОЙ ОБЛАСТИ </w:t>
            </w:r>
          </w:p>
        </w:tc>
        <w:tc>
          <w:tcPr>
            <w:tcW w:w="4536" w:type="dxa"/>
            <w:gridSpan w:val="2"/>
            <w:vMerge/>
          </w:tcPr>
          <w:p w14:paraId="2DA9778E" w14:textId="77777777" w:rsidR="00C62268" w:rsidRPr="009A399B" w:rsidRDefault="00C62268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C62268" w14:paraId="1B44984D" w14:textId="77777777" w:rsidTr="00C62268">
        <w:trPr>
          <w:gridBefore w:val="2"/>
          <w:gridAfter w:val="2"/>
          <w:wBefore w:w="184" w:type="dxa"/>
          <w:wAfter w:w="630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46DCB892" w14:textId="77777777" w:rsidR="00C62268" w:rsidRPr="00471F0A" w:rsidRDefault="00C62268" w:rsidP="00FC7C7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Зегеля</w:t>
            </w:r>
            <w:proofErr w:type="spellEnd"/>
            <w:r>
              <w:rPr>
                <w:sz w:val="18"/>
                <w:szCs w:val="18"/>
              </w:rPr>
              <w:t xml:space="preserve"> ул., д. 1, г. Липецк,</w:t>
            </w:r>
            <w:r w:rsidRPr="00471F0A">
              <w:rPr>
                <w:sz w:val="18"/>
                <w:szCs w:val="18"/>
              </w:rPr>
              <w:t xml:space="preserve"> 398050</w:t>
            </w:r>
          </w:p>
          <w:p w14:paraId="1CA1A1F1" w14:textId="77777777" w:rsidR="00C62268" w:rsidRPr="00471F0A" w:rsidRDefault="00C62268" w:rsidP="00FC7C74">
            <w:pPr>
              <w:ind w:right="-284"/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</w:rPr>
              <w:t>тел.(</w:t>
            </w:r>
            <w:proofErr w:type="gramEnd"/>
            <w:r w:rsidRPr="00471F0A">
              <w:rPr>
                <w:sz w:val="18"/>
                <w:szCs w:val="18"/>
              </w:rPr>
              <w:t xml:space="preserve">4742) </w:t>
            </w:r>
            <w:r>
              <w:rPr>
                <w:sz w:val="18"/>
                <w:szCs w:val="18"/>
              </w:rPr>
              <w:t>7</w:t>
            </w:r>
            <w:r w:rsidRPr="00471F0A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98</w:t>
            </w:r>
            <w:r w:rsidRPr="00471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</w:t>
            </w:r>
          </w:p>
          <w:p w14:paraId="7FCE5969" w14:textId="77777777" w:rsidR="00C62268" w:rsidRPr="00471F0A" w:rsidRDefault="00C62268" w:rsidP="00FC7C74">
            <w:pPr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  <w:lang w:val="en-US"/>
              </w:rPr>
              <w:t>E</w:t>
            </w:r>
            <w:r w:rsidRPr="00471F0A">
              <w:rPr>
                <w:sz w:val="18"/>
                <w:szCs w:val="18"/>
              </w:rPr>
              <w:t>-</w:t>
            </w:r>
            <w:r w:rsidRPr="00471F0A">
              <w:rPr>
                <w:sz w:val="18"/>
                <w:szCs w:val="18"/>
                <w:lang w:val="en-US"/>
              </w:rPr>
              <w:t>mail</w:t>
            </w:r>
            <w:r w:rsidRPr="00471F0A">
              <w:rPr>
                <w:sz w:val="18"/>
                <w:szCs w:val="18"/>
              </w:rPr>
              <w:t>:</w:t>
            </w:r>
            <w:bookmarkStart w:id="0" w:name="_Hlk103257555"/>
            <w:r w:rsidRPr="00471F0A">
              <w:rPr>
                <w:sz w:val="18"/>
                <w:szCs w:val="18"/>
                <w:lang w:val="en-US"/>
              </w:rPr>
              <w:t>info</w:t>
            </w:r>
            <w:r w:rsidRPr="00471F0A">
              <w:rPr>
                <w:sz w:val="18"/>
                <w:szCs w:val="18"/>
              </w:rPr>
              <w:t>@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ksp</w:t>
            </w:r>
            <w:proofErr w:type="spellEnd"/>
            <w:r w:rsidRPr="00471F0A">
              <w:rPr>
                <w:sz w:val="18"/>
                <w:szCs w:val="18"/>
              </w:rPr>
              <w:t>48.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ru</w:t>
            </w:r>
            <w:bookmarkEnd w:id="0"/>
            <w:proofErr w:type="spellEnd"/>
            <w:proofErr w:type="gramEnd"/>
          </w:p>
          <w:p w14:paraId="2A49208F" w14:textId="77777777" w:rsidR="00C62268" w:rsidRPr="009A4ED5" w:rsidRDefault="00C62268" w:rsidP="00FC7C74">
            <w:pPr>
              <w:tabs>
                <w:tab w:val="left" w:pos="252"/>
              </w:tabs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5272DAE6" w14:textId="77777777" w:rsidR="00C62268" w:rsidRPr="005361F1" w:rsidRDefault="00C62268" w:rsidP="00FC7C7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2268" w14:paraId="68B0953C" w14:textId="77777777" w:rsidTr="00C62268">
        <w:trPr>
          <w:gridBefore w:val="2"/>
          <w:gridAfter w:val="2"/>
          <w:wBefore w:w="184" w:type="dxa"/>
          <w:wAfter w:w="630" w:type="dxa"/>
          <w:trHeight w:val="225"/>
        </w:trPr>
        <w:tc>
          <w:tcPr>
            <w:tcW w:w="360" w:type="dxa"/>
            <w:gridSpan w:val="2"/>
            <w:tcBorders>
              <w:bottom w:val="nil"/>
            </w:tcBorders>
          </w:tcPr>
          <w:p w14:paraId="31938748" w14:textId="77777777" w:rsidR="00C62268" w:rsidRDefault="00C62268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B9AFAC" w14:textId="77777777" w:rsidR="00C62268" w:rsidRDefault="00C62268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821" w:type="dxa"/>
            <w:tcBorders>
              <w:bottom w:val="nil"/>
            </w:tcBorders>
            <w:vAlign w:val="bottom"/>
          </w:tcPr>
          <w:p w14:paraId="05951D26" w14:textId="77777777" w:rsidR="00C62268" w:rsidRPr="00471F0A" w:rsidRDefault="00C62268" w:rsidP="00FC7C74">
            <w:pPr>
              <w:jc w:val="center"/>
              <w:rPr>
                <w:b/>
                <w:sz w:val="18"/>
              </w:rPr>
            </w:pPr>
            <w:r w:rsidRPr="00471F0A">
              <w:rPr>
                <w:b/>
                <w:sz w:val="1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8BEF1B" w14:textId="77777777" w:rsidR="00C62268" w:rsidRDefault="00C62268" w:rsidP="00FC7C74">
            <w:pPr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4760B068" w14:textId="77777777" w:rsidR="00C62268" w:rsidRDefault="00C62268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635C5833" w14:textId="77777777" w:rsidR="00C62268" w:rsidRPr="005361F1" w:rsidRDefault="00C62268" w:rsidP="00FC7C74"/>
        </w:tc>
      </w:tr>
      <w:tr w:rsidR="00C62268" w14:paraId="04640EFB" w14:textId="77777777" w:rsidTr="00C62268">
        <w:trPr>
          <w:gridBefore w:val="2"/>
          <w:gridAfter w:val="2"/>
          <w:wBefore w:w="184" w:type="dxa"/>
          <w:wAfter w:w="630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595A1089" w14:textId="77777777" w:rsidR="00C62268" w:rsidRPr="00471F0A" w:rsidRDefault="00C62268" w:rsidP="00FC7C74">
            <w:pPr>
              <w:jc w:val="center"/>
            </w:pPr>
          </w:p>
        </w:tc>
        <w:tc>
          <w:tcPr>
            <w:tcW w:w="4536" w:type="dxa"/>
            <w:gridSpan w:val="2"/>
            <w:vMerge/>
          </w:tcPr>
          <w:p w14:paraId="6F394DA1" w14:textId="77777777" w:rsidR="00C62268" w:rsidRDefault="00C62268" w:rsidP="00FC7C74"/>
        </w:tc>
      </w:tr>
      <w:tr w:rsidR="00C62268" w14:paraId="12D70485" w14:textId="77777777" w:rsidTr="00C62268">
        <w:trPr>
          <w:gridBefore w:val="2"/>
          <w:gridAfter w:val="2"/>
          <w:wBefore w:w="184" w:type="dxa"/>
          <w:wAfter w:w="630" w:type="dxa"/>
          <w:trHeight w:val="225"/>
        </w:trPr>
        <w:tc>
          <w:tcPr>
            <w:tcW w:w="236" w:type="dxa"/>
            <w:tcBorders>
              <w:bottom w:val="nil"/>
            </w:tcBorders>
          </w:tcPr>
          <w:p w14:paraId="0D9F5F78" w14:textId="77777777" w:rsidR="00C62268" w:rsidRDefault="00C62268" w:rsidP="00FC7C74">
            <w:pPr>
              <w:jc w:val="center"/>
              <w:rPr>
                <w:sz w:val="18"/>
              </w:rPr>
            </w:pPr>
          </w:p>
        </w:tc>
        <w:tc>
          <w:tcPr>
            <w:tcW w:w="844" w:type="dxa"/>
            <w:gridSpan w:val="2"/>
            <w:tcBorders>
              <w:bottom w:val="nil"/>
            </w:tcBorders>
          </w:tcPr>
          <w:p w14:paraId="361E3F7C" w14:textId="77777777" w:rsidR="00C62268" w:rsidRPr="00471F0A" w:rsidRDefault="00C62268" w:rsidP="00FC7C74">
            <w:pPr>
              <w:rPr>
                <w:sz w:val="18"/>
              </w:rPr>
            </w:pPr>
            <w:r w:rsidRPr="00471F0A">
              <w:rPr>
                <w:sz w:val="18"/>
              </w:rPr>
              <w:t xml:space="preserve"> На №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1763710" w14:textId="77777777" w:rsidR="00C62268" w:rsidRPr="00471F0A" w:rsidRDefault="00C62268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6F2B316F" w14:textId="77777777" w:rsidR="00C62268" w:rsidRDefault="00C62268" w:rsidP="00FC7C74">
            <w:pPr>
              <w:jc w:val="center"/>
              <w:rPr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67145A3F" w14:textId="77777777" w:rsidR="00C62268" w:rsidRDefault="00C62268" w:rsidP="00FC7C74"/>
        </w:tc>
      </w:tr>
      <w:tr w:rsidR="00C62268" w:rsidRPr="006771F7" w14:paraId="06201053" w14:textId="77777777" w:rsidTr="00C62268">
        <w:trPr>
          <w:gridAfter w:val="1"/>
          <w:wAfter w:w="358" w:type="dxa"/>
        </w:trPr>
        <w:tc>
          <w:tcPr>
            <w:tcW w:w="4824" w:type="dxa"/>
            <w:gridSpan w:val="10"/>
          </w:tcPr>
          <w:p w14:paraId="5DD52FCA" w14:textId="3338EFE3" w:rsidR="00C62268" w:rsidRPr="008B2F2F" w:rsidRDefault="00C62268" w:rsidP="00FC7C74">
            <w:pPr>
              <w:tabs>
                <w:tab w:val="left" w:pos="1560"/>
              </w:tabs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</w:p>
        </w:tc>
        <w:tc>
          <w:tcPr>
            <w:tcW w:w="4462" w:type="dxa"/>
            <w:gridSpan w:val="2"/>
          </w:tcPr>
          <w:p w14:paraId="5697518A" w14:textId="77777777" w:rsidR="00C62268" w:rsidRPr="006771F7" w:rsidRDefault="00C62268" w:rsidP="00FC7C74">
            <w:pPr>
              <w:rPr>
                <w:sz w:val="28"/>
              </w:rPr>
            </w:pPr>
          </w:p>
        </w:tc>
      </w:tr>
      <w:tr w:rsidR="004D337B" w:rsidRPr="004D337B" w14:paraId="320FA09E" w14:textId="77777777" w:rsidTr="00C62268">
        <w:trPr>
          <w:gridBefore w:val="1"/>
          <w:wBefore w:w="146" w:type="dxa"/>
        </w:trPr>
        <w:tc>
          <w:tcPr>
            <w:tcW w:w="4678" w:type="dxa"/>
            <w:gridSpan w:val="9"/>
          </w:tcPr>
          <w:p w14:paraId="1223D22D" w14:textId="5A156D12" w:rsidR="004D337B" w:rsidRPr="004D337B" w:rsidRDefault="004F177A" w:rsidP="003C4836">
            <w:pPr>
              <w:tabs>
                <w:tab w:val="left" w:pos="1560"/>
              </w:tabs>
              <w:ind w:left="-108"/>
              <w:rPr>
                <w:sz w:val="24"/>
              </w:rPr>
            </w:pPr>
            <w:r>
              <w:rPr>
                <w:sz w:val="28"/>
                <w:szCs w:val="28"/>
              </w:rPr>
              <w:t>Уведомление о</w:t>
            </w:r>
            <w:r w:rsidR="004D337B" w:rsidRPr="004D337B">
              <w:rPr>
                <w:sz w:val="28"/>
                <w:szCs w:val="28"/>
              </w:rPr>
              <w:t xml:space="preserve"> проведении </w:t>
            </w:r>
            <w:r w:rsidR="006657C9" w:rsidRPr="00AB3330">
              <w:rPr>
                <w:i/>
                <w:sz w:val="28"/>
                <w:szCs w:val="28"/>
              </w:rPr>
              <w:br/>
            </w:r>
            <w:r w:rsidR="006657C9">
              <w:rPr>
                <w:sz w:val="28"/>
                <w:szCs w:val="28"/>
              </w:rPr>
              <w:t>мероприятия</w:t>
            </w:r>
            <w:r w:rsidR="006256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gridSpan w:val="3"/>
          </w:tcPr>
          <w:p w14:paraId="0342BB14" w14:textId="77777777" w:rsidR="004D337B" w:rsidRPr="004D337B" w:rsidRDefault="004D337B" w:rsidP="006B7AC5">
            <w:pPr>
              <w:rPr>
                <w:sz w:val="28"/>
              </w:rPr>
            </w:pPr>
          </w:p>
        </w:tc>
      </w:tr>
    </w:tbl>
    <w:p w14:paraId="1C91A9A4" w14:textId="77777777" w:rsidR="004D337B" w:rsidRPr="004D337B" w:rsidRDefault="004D337B" w:rsidP="004D337B">
      <w:pPr>
        <w:widowControl w:val="0"/>
        <w:spacing w:before="480"/>
        <w:ind w:firstLine="709"/>
        <w:jc w:val="center"/>
        <w:rPr>
          <w:snapToGrid w:val="0"/>
          <w:sz w:val="28"/>
          <w:szCs w:val="28"/>
        </w:rPr>
      </w:pPr>
      <w:r w:rsidRPr="004D337B">
        <w:rPr>
          <w:snapToGrid w:val="0"/>
          <w:sz w:val="28"/>
          <w:szCs w:val="28"/>
        </w:rPr>
        <w:t>Уважаем</w:t>
      </w:r>
      <w:r w:rsidRPr="003C4836">
        <w:rPr>
          <w:i/>
          <w:iCs/>
          <w:snapToGrid w:val="0"/>
          <w:sz w:val="28"/>
          <w:szCs w:val="28"/>
        </w:rPr>
        <w:t>ый</w:t>
      </w:r>
      <w:r w:rsidRPr="004D337B">
        <w:rPr>
          <w:snapToGrid w:val="0"/>
          <w:sz w:val="28"/>
          <w:szCs w:val="28"/>
        </w:rPr>
        <w:t xml:space="preserve"> ________________________!</w:t>
      </w:r>
    </w:p>
    <w:p w14:paraId="1B25B3B3" w14:textId="77777777" w:rsidR="004D337B" w:rsidRPr="004D337B" w:rsidRDefault="004D337B" w:rsidP="004D337B">
      <w:pPr>
        <w:tabs>
          <w:tab w:val="left" w:pos="5226"/>
        </w:tabs>
      </w:pPr>
      <w:r w:rsidRPr="004D337B">
        <w:rPr>
          <w:sz w:val="24"/>
        </w:rPr>
        <w:tab/>
        <w:t>/</w:t>
      </w:r>
      <w:r w:rsidRPr="004D337B">
        <w:t>имя, отчество/</w:t>
      </w:r>
    </w:p>
    <w:p w14:paraId="106B9992" w14:textId="5CE48932" w:rsidR="00F24A0C" w:rsidRPr="00C62268" w:rsidRDefault="00F24A0C" w:rsidP="00C62268">
      <w:pPr>
        <w:widowControl w:val="0"/>
        <w:spacing w:before="240"/>
        <w:ind w:firstLine="709"/>
        <w:jc w:val="both"/>
        <w:rPr>
          <w:snapToGrid w:val="0"/>
          <w:sz w:val="28"/>
        </w:rPr>
      </w:pPr>
      <w:r w:rsidRPr="00F24A0C">
        <w:rPr>
          <w:snapToGrid w:val="0"/>
          <w:sz w:val="28"/>
          <w:szCs w:val="28"/>
        </w:rPr>
        <w:t xml:space="preserve">В соответствии с пунктом ____ </w:t>
      </w:r>
      <w:r w:rsidR="000C516C">
        <w:rPr>
          <w:sz w:val="28"/>
          <w:szCs w:val="28"/>
        </w:rPr>
        <w:t>раздела ___</w:t>
      </w:r>
      <w:r w:rsidR="00E00BAB">
        <w:rPr>
          <w:snapToGrid w:val="0"/>
          <w:sz w:val="28"/>
          <w:szCs w:val="28"/>
        </w:rPr>
        <w:t xml:space="preserve">плана </w:t>
      </w:r>
      <w:r w:rsidR="00C62268">
        <w:rPr>
          <w:snapToGrid w:val="0"/>
          <w:sz w:val="28"/>
          <w:szCs w:val="28"/>
        </w:rPr>
        <w:t>работы</w:t>
      </w:r>
      <w:r w:rsidRPr="00F24A0C">
        <w:rPr>
          <w:snapToGrid w:val="0"/>
          <w:sz w:val="28"/>
          <w:szCs w:val="28"/>
        </w:rPr>
        <w:t xml:space="preserve"> Контрольно-счетной палаты </w:t>
      </w:r>
      <w:r w:rsidR="00C62268">
        <w:rPr>
          <w:snapToGrid w:val="0"/>
          <w:sz w:val="28"/>
          <w:szCs w:val="28"/>
        </w:rPr>
        <w:t>Липецкой</w:t>
      </w:r>
      <w:r w:rsidR="00F05D52">
        <w:rPr>
          <w:snapToGrid w:val="0"/>
          <w:sz w:val="28"/>
        </w:rPr>
        <w:t xml:space="preserve"> области на 20</w:t>
      </w:r>
      <w:r w:rsidRPr="00F24A0C">
        <w:rPr>
          <w:snapToGrid w:val="0"/>
          <w:sz w:val="28"/>
        </w:rPr>
        <w:t>__</w:t>
      </w:r>
      <w:r w:rsidR="00E00BAB">
        <w:rPr>
          <w:snapToGrid w:val="0"/>
          <w:sz w:val="28"/>
        </w:rPr>
        <w:t xml:space="preserve"> год</w:t>
      </w:r>
      <w:r w:rsidR="00C62268">
        <w:rPr>
          <w:snapToGrid w:val="0"/>
          <w:sz w:val="28"/>
        </w:rPr>
        <w:t xml:space="preserve"> </w:t>
      </w:r>
      <w:proofErr w:type="gramStart"/>
      <w:r w:rsidR="00E00BAB">
        <w:rPr>
          <w:snapToGrid w:val="0"/>
          <w:sz w:val="28"/>
        </w:rPr>
        <w:t>в</w:t>
      </w:r>
      <w:r w:rsidR="000C516C">
        <w:rPr>
          <w:snapToGrid w:val="0"/>
          <w:sz w:val="28"/>
        </w:rPr>
        <w:t xml:space="preserve"> </w:t>
      </w:r>
      <w:r w:rsidR="00C62268">
        <w:rPr>
          <w:snapToGrid w:val="0"/>
          <w:sz w:val="28"/>
        </w:rPr>
        <w:t xml:space="preserve"> _</w:t>
      </w:r>
      <w:proofErr w:type="gramEnd"/>
      <w:r w:rsidR="00C62268">
        <w:rPr>
          <w:snapToGrid w:val="0"/>
          <w:sz w:val="28"/>
        </w:rPr>
        <w:t>______</w:t>
      </w:r>
      <w:r w:rsidRPr="00F24A0C">
        <w:rPr>
          <w:snapToGrid w:val="0"/>
          <w:sz w:val="28"/>
        </w:rPr>
        <w:t>_________________</w:t>
      </w:r>
    </w:p>
    <w:p w14:paraId="0AEF2AB8" w14:textId="04A65F5A" w:rsidR="00F24A0C" w:rsidRPr="00F24A0C" w:rsidRDefault="00C62268" w:rsidP="00F24A0C">
      <w:pPr>
        <w:tabs>
          <w:tab w:val="left" w:pos="3900"/>
        </w:tabs>
        <w:ind w:firstLine="709"/>
        <w:jc w:val="center"/>
      </w:pPr>
      <w:r>
        <w:t xml:space="preserve">                                                             </w:t>
      </w:r>
      <w:r w:rsidR="000C516C">
        <w:t xml:space="preserve">           </w:t>
      </w:r>
      <w:r>
        <w:t xml:space="preserve"> </w:t>
      </w:r>
      <w:r w:rsidR="00F24A0C" w:rsidRPr="00F24A0C">
        <w:t>/наименование проверяемого органа или организации/</w:t>
      </w:r>
    </w:p>
    <w:p w14:paraId="14467C8F" w14:textId="7C7BFEBC" w:rsidR="004D337B" w:rsidRPr="004D337B" w:rsidRDefault="00F24A0C" w:rsidP="004D337B">
      <w:pPr>
        <w:jc w:val="both"/>
        <w:rPr>
          <w:sz w:val="28"/>
        </w:rPr>
      </w:pPr>
      <w:r w:rsidRPr="00F24A0C">
        <w:rPr>
          <w:sz w:val="28"/>
        </w:rPr>
        <w:t xml:space="preserve">будет проводиться </w:t>
      </w:r>
      <w:r w:rsidRPr="00DB7B2C">
        <w:rPr>
          <w:iCs/>
          <w:sz w:val="28"/>
        </w:rPr>
        <w:t>контрольное</w:t>
      </w:r>
      <w:r w:rsidRPr="00A26645">
        <w:rPr>
          <w:i/>
          <w:sz w:val="28"/>
        </w:rPr>
        <w:t xml:space="preserve"> </w:t>
      </w:r>
      <w:r w:rsidRPr="003C4836">
        <w:rPr>
          <w:iCs/>
          <w:sz w:val="28"/>
        </w:rPr>
        <w:t xml:space="preserve">мероприятие </w:t>
      </w:r>
      <w:r w:rsidR="004D337B" w:rsidRPr="004D337B">
        <w:rPr>
          <w:sz w:val="28"/>
        </w:rPr>
        <w:t>__________________________________________________________</w:t>
      </w:r>
      <w:r w:rsidR="004F177A">
        <w:rPr>
          <w:sz w:val="28"/>
        </w:rPr>
        <w:t>____</w:t>
      </w:r>
      <w:r w:rsidR="004D337B" w:rsidRPr="004D337B">
        <w:rPr>
          <w:sz w:val="28"/>
        </w:rPr>
        <w:t>____.</w:t>
      </w:r>
    </w:p>
    <w:p w14:paraId="6F2537C3" w14:textId="77777777" w:rsidR="004D337B" w:rsidRPr="004D337B" w:rsidRDefault="004D337B" w:rsidP="00F24A0C">
      <w:pPr>
        <w:ind w:firstLine="709"/>
        <w:jc w:val="center"/>
      </w:pPr>
      <w:r w:rsidRPr="004D337B">
        <w:t>/на</w:t>
      </w:r>
      <w:r w:rsidR="00AB3330">
        <w:t>именование</w:t>
      </w:r>
      <w:r w:rsidRPr="004D337B">
        <w:t xml:space="preserve"> мероприятия/</w:t>
      </w:r>
    </w:p>
    <w:p w14:paraId="01D92E6D" w14:textId="31012628" w:rsidR="004D337B" w:rsidRPr="004D337B" w:rsidRDefault="004D337B" w:rsidP="004D337B">
      <w:pPr>
        <w:ind w:firstLine="709"/>
        <w:jc w:val="both"/>
        <w:rPr>
          <w:sz w:val="28"/>
        </w:rPr>
      </w:pPr>
      <w:r w:rsidRPr="004D337B">
        <w:rPr>
          <w:sz w:val="28"/>
        </w:rPr>
        <w:t xml:space="preserve">Руководителем </w:t>
      </w:r>
      <w:r w:rsidR="00C03D02">
        <w:rPr>
          <w:sz w:val="28"/>
        </w:rPr>
        <w:t>рабочей группы</w:t>
      </w:r>
      <w:r w:rsidRPr="004D337B">
        <w:rPr>
          <w:sz w:val="28"/>
        </w:rPr>
        <w:t xml:space="preserve"> является _____________</w:t>
      </w:r>
      <w:r w:rsidR="004F177A">
        <w:rPr>
          <w:sz w:val="28"/>
        </w:rPr>
        <w:t>_____________</w:t>
      </w:r>
      <w:r w:rsidRPr="004D337B">
        <w:rPr>
          <w:sz w:val="28"/>
        </w:rPr>
        <w:t>.</w:t>
      </w:r>
    </w:p>
    <w:p w14:paraId="03D6C55F" w14:textId="77777777" w:rsidR="004D337B" w:rsidRPr="004D337B" w:rsidRDefault="004D337B" w:rsidP="00D65126">
      <w:pPr>
        <w:tabs>
          <w:tab w:val="left" w:pos="3978"/>
        </w:tabs>
        <w:jc w:val="right"/>
      </w:pPr>
      <w:r w:rsidRPr="004D337B">
        <w:t>/должность, фамилия, имя, отчество руководителя/</w:t>
      </w:r>
    </w:p>
    <w:p w14:paraId="615E82B6" w14:textId="4DA4DD32" w:rsidR="004D337B" w:rsidRPr="004D337B" w:rsidRDefault="004D337B" w:rsidP="004D337B">
      <w:pPr>
        <w:tabs>
          <w:tab w:val="left" w:pos="4836"/>
        </w:tabs>
        <w:ind w:firstLine="709"/>
        <w:jc w:val="both"/>
        <w:rPr>
          <w:sz w:val="28"/>
        </w:rPr>
      </w:pPr>
      <w:r w:rsidRPr="004D337B">
        <w:rPr>
          <w:sz w:val="28"/>
          <w:szCs w:val="28"/>
        </w:rPr>
        <w:t>В состав рабочей группы входят</w:t>
      </w:r>
      <w:r w:rsidRPr="004D337B">
        <w:rPr>
          <w:sz w:val="28"/>
        </w:rPr>
        <w:t xml:space="preserve"> _________________________</w:t>
      </w:r>
      <w:r w:rsidR="004F177A">
        <w:rPr>
          <w:sz w:val="28"/>
        </w:rPr>
        <w:t>____</w:t>
      </w:r>
      <w:r w:rsidRPr="004D337B">
        <w:rPr>
          <w:sz w:val="28"/>
        </w:rPr>
        <w:t>___</w:t>
      </w:r>
      <w:r w:rsidR="004F177A">
        <w:rPr>
          <w:sz w:val="28"/>
        </w:rPr>
        <w:t>.</w:t>
      </w:r>
    </w:p>
    <w:p w14:paraId="01C96F9B" w14:textId="77777777" w:rsidR="004D337B" w:rsidRPr="004D337B" w:rsidRDefault="004D337B" w:rsidP="00D65126">
      <w:pPr>
        <w:tabs>
          <w:tab w:val="left" w:pos="3978"/>
        </w:tabs>
        <w:jc w:val="right"/>
      </w:pPr>
      <w:r w:rsidRPr="004D337B">
        <w:t>/должность, фамилия, имя, отчество членов рабочей группы/</w:t>
      </w:r>
    </w:p>
    <w:p w14:paraId="27CB3C4A" w14:textId="77777777" w:rsidR="004D337B" w:rsidRPr="004D337B" w:rsidRDefault="004D337B" w:rsidP="004D337B">
      <w:pPr>
        <w:tabs>
          <w:tab w:val="left" w:pos="4836"/>
        </w:tabs>
        <w:ind w:firstLine="709"/>
        <w:jc w:val="both"/>
        <w:rPr>
          <w:sz w:val="28"/>
        </w:rPr>
      </w:pPr>
      <w:r w:rsidRPr="004D337B">
        <w:rPr>
          <w:sz w:val="28"/>
        </w:rPr>
        <w:t>Мероприятие будет проведено в период с _</w:t>
      </w:r>
      <w:proofErr w:type="gramStart"/>
      <w:r w:rsidRPr="004D337B">
        <w:rPr>
          <w:sz w:val="28"/>
        </w:rPr>
        <w:t>_</w:t>
      </w:r>
      <w:r w:rsidR="00AB3330">
        <w:rPr>
          <w:sz w:val="28"/>
        </w:rPr>
        <w:t>._</w:t>
      </w:r>
      <w:proofErr w:type="gramEnd"/>
      <w:r w:rsidR="00AB3330">
        <w:rPr>
          <w:sz w:val="28"/>
        </w:rPr>
        <w:t>_.__</w:t>
      </w:r>
      <w:r w:rsidR="00F05D52">
        <w:rPr>
          <w:sz w:val="28"/>
        </w:rPr>
        <w:t>_ по __</w:t>
      </w:r>
      <w:r w:rsidR="00AB3330">
        <w:rPr>
          <w:sz w:val="28"/>
        </w:rPr>
        <w:t>.__.__</w:t>
      </w:r>
      <w:r w:rsidRPr="004D337B">
        <w:rPr>
          <w:sz w:val="28"/>
        </w:rPr>
        <w:t>.</w:t>
      </w:r>
    </w:p>
    <w:p w14:paraId="3AD4B874" w14:textId="51EC134D" w:rsidR="004D337B" w:rsidRPr="003F5626" w:rsidRDefault="00784ADE" w:rsidP="004D337B">
      <w:pPr>
        <w:tabs>
          <w:tab w:val="left" w:pos="4836"/>
        </w:tabs>
        <w:ind w:firstLine="709"/>
        <w:jc w:val="both"/>
        <w:rPr>
          <w:spacing w:val="-2"/>
          <w:sz w:val="28"/>
        </w:rPr>
      </w:pPr>
      <w:r>
        <w:rPr>
          <w:spacing w:val="-2"/>
          <w:sz w:val="28"/>
        </w:rPr>
        <w:t>Необходимо</w:t>
      </w:r>
      <w:r w:rsidR="004D337B" w:rsidRPr="004D337B">
        <w:rPr>
          <w:spacing w:val="-2"/>
          <w:sz w:val="28"/>
        </w:rPr>
        <w:t xml:space="preserve"> о</w:t>
      </w:r>
      <w:bookmarkStart w:id="1" w:name="_GoBack"/>
      <w:bookmarkEnd w:id="1"/>
      <w:r w:rsidR="004D337B" w:rsidRPr="004D337B">
        <w:rPr>
          <w:spacing w:val="-2"/>
          <w:sz w:val="28"/>
        </w:rPr>
        <w:t xml:space="preserve">беспечить </w:t>
      </w:r>
      <w:r w:rsidR="00DB7B2C">
        <w:rPr>
          <w:spacing w:val="-2"/>
          <w:sz w:val="28"/>
        </w:rPr>
        <w:t xml:space="preserve">должностных лиц </w:t>
      </w:r>
      <w:r w:rsidR="004D337B" w:rsidRPr="004D337B">
        <w:rPr>
          <w:spacing w:val="-2"/>
          <w:sz w:val="28"/>
        </w:rPr>
        <w:t>Контрольно-счетной палаты</w:t>
      </w:r>
      <w:r w:rsidR="00C62268">
        <w:rPr>
          <w:spacing w:val="-2"/>
          <w:sz w:val="28"/>
        </w:rPr>
        <w:t xml:space="preserve"> Липецкой области</w:t>
      </w:r>
      <w:r w:rsidR="00DB7B2C">
        <w:rPr>
          <w:spacing w:val="-2"/>
          <w:sz w:val="28"/>
        </w:rPr>
        <w:t xml:space="preserve"> оборудованным рабочим местом с доступом к справочным правовым системам, информационно-телекоммуникационной сети «Интернет»</w:t>
      </w:r>
      <w:r w:rsidR="004D337B" w:rsidRPr="004D337B">
        <w:rPr>
          <w:spacing w:val="-2"/>
          <w:sz w:val="28"/>
        </w:rPr>
        <w:t xml:space="preserve"> </w:t>
      </w:r>
      <w:r w:rsidR="004D337B" w:rsidRPr="003F5626">
        <w:rPr>
          <w:spacing w:val="-2"/>
          <w:sz w:val="28"/>
        </w:rPr>
        <w:t xml:space="preserve">и подготовить </w:t>
      </w:r>
      <w:r w:rsidR="00F30ACA">
        <w:rPr>
          <w:spacing w:val="-2"/>
          <w:sz w:val="28"/>
        </w:rPr>
        <w:t>ответы</w:t>
      </w:r>
      <w:r w:rsidR="004D337B" w:rsidRPr="003F5626">
        <w:rPr>
          <w:spacing w:val="-2"/>
          <w:sz w:val="28"/>
        </w:rPr>
        <w:t xml:space="preserve"> на прилагаемые вопросы</w:t>
      </w:r>
      <w:r w:rsidR="003F5626">
        <w:rPr>
          <w:spacing w:val="-2"/>
          <w:sz w:val="28"/>
        </w:rPr>
        <w:t xml:space="preserve"> </w:t>
      </w:r>
      <w:r w:rsidR="003F5626" w:rsidRPr="00AB3330">
        <w:rPr>
          <w:i/>
          <w:spacing w:val="-11"/>
          <w:sz w:val="28"/>
          <w:szCs w:val="28"/>
        </w:rPr>
        <w:t>(при необходимости)</w:t>
      </w:r>
      <w:r w:rsidR="004D337B" w:rsidRPr="00AB3330">
        <w:rPr>
          <w:i/>
          <w:spacing w:val="-2"/>
          <w:sz w:val="28"/>
        </w:rPr>
        <w:t>.</w:t>
      </w:r>
    </w:p>
    <w:p w14:paraId="76FD33A7" w14:textId="700F3985" w:rsidR="004D337B" w:rsidRPr="004D337B" w:rsidRDefault="004D337B" w:rsidP="00DB7B2C">
      <w:pPr>
        <w:shd w:val="clear" w:color="auto" w:fill="FFFFFF"/>
        <w:spacing w:before="240"/>
        <w:ind w:left="2619" w:right="-79" w:hanging="1871"/>
        <w:rPr>
          <w:spacing w:val="-11"/>
          <w:sz w:val="28"/>
          <w:szCs w:val="28"/>
        </w:rPr>
      </w:pPr>
      <w:r w:rsidRPr="004D337B">
        <w:rPr>
          <w:color w:val="000000"/>
          <w:spacing w:val="-1"/>
          <w:sz w:val="28"/>
          <w:szCs w:val="28"/>
        </w:rPr>
        <w:t>Приложени</w:t>
      </w:r>
      <w:r>
        <w:rPr>
          <w:color w:val="000000"/>
          <w:spacing w:val="-1"/>
          <w:sz w:val="28"/>
          <w:szCs w:val="28"/>
        </w:rPr>
        <w:t>е</w:t>
      </w:r>
      <w:r w:rsidRPr="004D337B">
        <w:rPr>
          <w:color w:val="000000"/>
          <w:spacing w:val="-1"/>
          <w:sz w:val="28"/>
          <w:szCs w:val="28"/>
        </w:rPr>
        <w:t>: 1.</w:t>
      </w:r>
      <w:r w:rsidR="00AB3330">
        <w:rPr>
          <w:color w:val="000000"/>
          <w:spacing w:val="-1"/>
          <w:sz w:val="28"/>
          <w:szCs w:val="28"/>
        </w:rPr>
        <w:t xml:space="preserve"> </w:t>
      </w:r>
      <w:r w:rsidRPr="004D337B">
        <w:rPr>
          <w:spacing w:val="-11"/>
          <w:sz w:val="28"/>
          <w:szCs w:val="28"/>
        </w:rPr>
        <w:t xml:space="preserve"> Перечень вопросов на ___ л. в 1 экз. (при необходимости); </w:t>
      </w:r>
    </w:p>
    <w:p w14:paraId="191DBAF2" w14:textId="77777777" w:rsidR="00DB7B2C" w:rsidRDefault="00DB7B2C" w:rsidP="003F5626">
      <w:pPr>
        <w:tabs>
          <w:tab w:val="left" w:pos="2070"/>
        </w:tabs>
        <w:rPr>
          <w:snapToGrid w:val="0"/>
          <w:color w:val="000000"/>
          <w:sz w:val="28"/>
          <w:szCs w:val="28"/>
        </w:rPr>
      </w:pPr>
    </w:p>
    <w:p w14:paraId="039D0D92" w14:textId="131EA146" w:rsidR="004D337B" w:rsidRPr="004D337B" w:rsidRDefault="004D337B" w:rsidP="003F5626">
      <w:pPr>
        <w:tabs>
          <w:tab w:val="left" w:pos="2070"/>
        </w:tabs>
        <w:rPr>
          <w:snapToGrid w:val="0"/>
          <w:color w:val="000000"/>
          <w:sz w:val="28"/>
          <w:szCs w:val="28"/>
        </w:rPr>
      </w:pPr>
      <w:r w:rsidRPr="004D337B">
        <w:rPr>
          <w:snapToGrid w:val="0"/>
          <w:color w:val="000000"/>
          <w:sz w:val="28"/>
          <w:szCs w:val="28"/>
        </w:rPr>
        <w:t xml:space="preserve">Председатель </w:t>
      </w:r>
      <w:r w:rsidR="003F5626">
        <w:rPr>
          <w:snapToGrid w:val="0"/>
          <w:color w:val="000000"/>
          <w:sz w:val="28"/>
          <w:szCs w:val="28"/>
        </w:rPr>
        <w:t xml:space="preserve">                                                                             </w:t>
      </w:r>
      <w:r w:rsidRPr="004D337B">
        <w:rPr>
          <w:snapToGrid w:val="0"/>
          <w:color w:val="000000"/>
          <w:sz w:val="28"/>
          <w:szCs w:val="28"/>
        </w:rPr>
        <w:tab/>
      </w:r>
      <w:r w:rsidR="003F5626">
        <w:rPr>
          <w:snapToGrid w:val="0"/>
          <w:color w:val="000000"/>
          <w:sz w:val="28"/>
          <w:szCs w:val="28"/>
        </w:rPr>
        <w:t xml:space="preserve">       </w:t>
      </w:r>
      <w:r w:rsidR="004F177A">
        <w:rPr>
          <w:snapToGrid w:val="0"/>
          <w:color w:val="000000"/>
          <w:sz w:val="28"/>
          <w:szCs w:val="28"/>
        </w:rPr>
        <w:t xml:space="preserve">                  </w:t>
      </w:r>
      <w:r w:rsidRPr="004D337B">
        <w:rPr>
          <w:snapToGrid w:val="0"/>
          <w:color w:val="000000"/>
          <w:sz w:val="28"/>
          <w:szCs w:val="28"/>
        </w:rPr>
        <w:t>ФИО</w:t>
      </w:r>
    </w:p>
    <w:p w14:paraId="14C1706E" w14:textId="77777777" w:rsidR="004D337B" w:rsidRPr="004D337B" w:rsidRDefault="003F5626" w:rsidP="004D337B">
      <w:r>
        <w:t>ФИО исполнителя</w:t>
      </w:r>
    </w:p>
    <w:p w14:paraId="5C02E5A8" w14:textId="4E3459AA" w:rsidR="004D337B" w:rsidRDefault="003F5626" w:rsidP="004D337B">
      <w:r>
        <w:t>№ телефона</w:t>
      </w:r>
    </w:p>
    <w:p w14:paraId="4960AF0A" w14:textId="1D27FC22" w:rsidR="009219D8" w:rsidRDefault="009219D8" w:rsidP="004D337B"/>
    <w:p w14:paraId="2200749A" w14:textId="06860008" w:rsidR="009219D8" w:rsidRDefault="009219D8" w:rsidP="004D337B"/>
    <w:p w14:paraId="5DBBDC57" w14:textId="0B00E09B" w:rsidR="009219D8" w:rsidRDefault="009219D8" w:rsidP="004D337B"/>
    <w:p w14:paraId="34408557" w14:textId="77777777" w:rsidR="009219D8" w:rsidRPr="009219D8" w:rsidRDefault="009219D8" w:rsidP="009219D8">
      <w:pPr>
        <w:rPr>
          <w:sz w:val="28"/>
          <w:szCs w:val="28"/>
        </w:rPr>
      </w:pPr>
      <w:r w:rsidRPr="009219D8">
        <w:rPr>
          <w:sz w:val="28"/>
          <w:szCs w:val="28"/>
        </w:rPr>
        <w:lastRenderedPageBreak/>
        <w:t>Согласовано:</w:t>
      </w:r>
    </w:p>
    <w:p w14:paraId="2A4821F1" w14:textId="77777777" w:rsidR="009219D8" w:rsidRPr="009219D8" w:rsidRDefault="009219D8" w:rsidP="009219D8">
      <w:pPr>
        <w:rPr>
          <w:sz w:val="28"/>
          <w:szCs w:val="28"/>
        </w:rPr>
      </w:pPr>
    </w:p>
    <w:p w14:paraId="2C4AD96B" w14:textId="77777777" w:rsidR="009219D8" w:rsidRPr="009219D8" w:rsidRDefault="009219D8" w:rsidP="009219D8">
      <w:pPr>
        <w:rPr>
          <w:sz w:val="28"/>
          <w:szCs w:val="28"/>
        </w:rPr>
      </w:pPr>
      <w:r w:rsidRPr="009219D8">
        <w:rPr>
          <w:sz w:val="28"/>
          <w:szCs w:val="28"/>
        </w:rPr>
        <w:t>Заместитель председателя</w:t>
      </w:r>
    </w:p>
    <w:p w14:paraId="4E83A08F" w14:textId="77777777" w:rsidR="009219D8" w:rsidRPr="009219D8" w:rsidRDefault="009219D8" w:rsidP="009219D8">
      <w:pPr>
        <w:rPr>
          <w:sz w:val="28"/>
          <w:szCs w:val="28"/>
        </w:rPr>
      </w:pPr>
      <w:r w:rsidRPr="009219D8">
        <w:rPr>
          <w:sz w:val="28"/>
          <w:szCs w:val="28"/>
        </w:rPr>
        <w:t xml:space="preserve">Контрольно-счетной палаты </w:t>
      </w:r>
      <w:r w:rsidRPr="009219D8">
        <w:rPr>
          <w:sz w:val="28"/>
          <w:szCs w:val="28"/>
        </w:rPr>
        <w:tab/>
      </w:r>
    </w:p>
    <w:p w14:paraId="2AB35AC1" w14:textId="0FE51E60" w:rsidR="009219D8" w:rsidRPr="009219D8" w:rsidRDefault="009219D8" w:rsidP="009219D8">
      <w:pPr>
        <w:rPr>
          <w:sz w:val="28"/>
          <w:szCs w:val="28"/>
        </w:rPr>
      </w:pPr>
      <w:r w:rsidRPr="009219D8">
        <w:rPr>
          <w:sz w:val="28"/>
          <w:szCs w:val="28"/>
        </w:rPr>
        <w:t xml:space="preserve">Липецкой области                        </w:t>
      </w:r>
      <w:r w:rsidRPr="009219D8">
        <w:rPr>
          <w:sz w:val="28"/>
          <w:szCs w:val="28"/>
        </w:rPr>
        <w:tab/>
      </w:r>
      <w:r w:rsidRPr="009219D8">
        <w:rPr>
          <w:sz w:val="28"/>
          <w:szCs w:val="28"/>
        </w:rPr>
        <w:tab/>
      </w:r>
      <w:r w:rsidRPr="009219D8">
        <w:rPr>
          <w:sz w:val="28"/>
          <w:szCs w:val="28"/>
        </w:rPr>
        <w:tab/>
      </w:r>
      <w:r w:rsidRPr="009219D8">
        <w:rPr>
          <w:sz w:val="28"/>
          <w:szCs w:val="28"/>
        </w:rPr>
        <w:tab/>
        <w:t xml:space="preserve">                И.О. Фамилия</w:t>
      </w:r>
    </w:p>
    <w:p w14:paraId="3DAD588F" w14:textId="77777777" w:rsidR="009219D8" w:rsidRPr="009219D8" w:rsidRDefault="009219D8" w:rsidP="009219D8">
      <w:pPr>
        <w:rPr>
          <w:sz w:val="28"/>
          <w:szCs w:val="28"/>
        </w:rPr>
      </w:pPr>
    </w:p>
    <w:p w14:paraId="3E2B3380" w14:textId="77777777" w:rsidR="009219D8" w:rsidRPr="009219D8" w:rsidRDefault="009219D8" w:rsidP="009219D8">
      <w:pPr>
        <w:rPr>
          <w:sz w:val="28"/>
          <w:szCs w:val="28"/>
        </w:rPr>
      </w:pPr>
    </w:p>
    <w:p w14:paraId="62868F7C" w14:textId="77777777" w:rsidR="004A4EA5" w:rsidRDefault="004A4EA5" w:rsidP="004A4EA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отдела/Ведущий инспектор отдела </w:t>
      </w:r>
    </w:p>
    <w:p w14:paraId="5F3B6269" w14:textId="77777777" w:rsidR="004A4EA5" w:rsidRDefault="004A4EA5" w:rsidP="004A4EA5">
      <w:pPr>
        <w:rPr>
          <w:sz w:val="28"/>
          <w:szCs w:val="28"/>
        </w:rPr>
      </w:pPr>
      <w:r>
        <w:rPr>
          <w:sz w:val="28"/>
          <w:szCs w:val="28"/>
        </w:rPr>
        <w:t xml:space="preserve">методического и правового обеспечения </w:t>
      </w:r>
    </w:p>
    <w:p w14:paraId="043B323C" w14:textId="77777777" w:rsidR="004A4EA5" w:rsidRDefault="004A4EA5" w:rsidP="004A4EA5">
      <w:pPr>
        <w:rPr>
          <w:sz w:val="28"/>
          <w:szCs w:val="28"/>
        </w:rPr>
      </w:pPr>
      <w:r>
        <w:rPr>
          <w:sz w:val="28"/>
          <w:szCs w:val="28"/>
        </w:rPr>
        <w:t>Контрольно-счетной палаты Липецкой области                            И.О. Фамилия</w:t>
      </w:r>
    </w:p>
    <w:p w14:paraId="3BB55C79" w14:textId="77777777" w:rsidR="009219D8" w:rsidRDefault="009219D8" w:rsidP="004D337B"/>
    <w:sectPr w:rsidR="009219D8" w:rsidSect="00391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0" w:gutter="0"/>
      <w:pgNumType w:start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1E8DE" w14:textId="77777777" w:rsidR="00266B13" w:rsidRDefault="00266B13">
      <w:r>
        <w:separator/>
      </w:r>
    </w:p>
  </w:endnote>
  <w:endnote w:type="continuationSeparator" w:id="0">
    <w:p w14:paraId="63869E2F" w14:textId="77777777" w:rsidR="00266B13" w:rsidRDefault="0026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89AEF" w14:textId="77777777" w:rsidR="00CC5CD0" w:rsidRDefault="00CC5CD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3B607" w14:textId="77777777" w:rsidR="00CC5CD0" w:rsidRDefault="00CC5CD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20DBC" w14:textId="77777777" w:rsidR="00CC5CD0" w:rsidRDefault="00CC5CD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4A844" w14:textId="77777777" w:rsidR="00266B13" w:rsidRDefault="00266B13">
      <w:r>
        <w:separator/>
      </w:r>
    </w:p>
  </w:footnote>
  <w:footnote w:type="continuationSeparator" w:id="0">
    <w:p w14:paraId="04AC0690" w14:textId="77777777" w:rsidR="00266B13" w:rsidRDefault="0026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5AC23" w14:textId="77777777" w:rsidR="00CC5CD0" w:rsidRDefault="00CC5CD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98BDE" w14:textId="77777777" w:rsidR="00825B0C" w:rsidRDefault="004F177A" w:rsidP="00825B0C">
    <w:pPr>
      <w:pStyle w:val="21"/>
      <w:shd w:val="clear" w:color="auto" w:fill="auto"/>
      <w:spacing w:before="0" w:after="0" w:line="20" w:lineRule="atLeast"/>
      <w:ind w:right="142" w:firstLine="0"/>
      <w:jc w:val="center"/>
    </w:pPr>
    <w:r>
      <w:t xml:space="preserve"> </w:t>
    </w:r>
  </w:p>
  <w:p w14:paraId="76B7C75F" w14:textId="20B1F7C4" w:rsidR="003F5626" w:rsidRDefault="003F5626" w:rsidP="003F5626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tab/>
    </w:r>
    <w:r w:rsidRPr="00984122">
      <w:rPr>
        <w:b w:val="0"/>
        <w:sz w:val="24"/>
        <w:szCs w:val="24"/>
      </w:rPr>
      <w:t xml:space="preserve">Приложение № </w:t>
    </w:r>
    <w:r w:rsidR="00CC5CD0">
      <w:rPr>
        <w:b w:val="0"/>
        <w:sz w:val="24"/>
        <w:szCs w:val="24"/>
      </w:rPr>
      <w:t>5</w:t>
    </w:r>
    <w:r w:rsidRPr="00984122">
      <w:rPr>
        <w:b w:val="0"/>
        <w:sz w:val="24"/>
        <w:szCs w:val="24"/>
      </w:rPr>
      <w:t xml:space="preserve"> </w:t>
    </w:r>
  </w:p>
  <w:p w14:paraId="03686DF1" w14:textId="1FECE4AB" w:rsidR="003F5626" w:rsidRPr="00984122" w:rsidRDefault="003F5626" w:rsidP="003F5626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к С</w:t>
    </w:r>
    <w:r w:rsidR="00682C95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584E75B7" w14:textId="13021933" w:rsidR="003F5626" w:rsidRDefault="003F5626" w:rsidP="003F5626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C62268" w:rsidRPr="00984122">
      <w:rPr>
        <w:b w:val="0"/>
        <w:sz w:val="24"/>
        <w:szCs w:val="24"/>
      </w:rPr>
      <w:t xml:space="preserve">Общие правила </w:t>
    </w:r>
    <w:r w:rsidR="00C62268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</w:t>
    </w:r>
    <w:r w:rsidR="00C62268">
      <w:rPr>
        <w:b w:val="0"/>
        <w:sz w:val="24"/>
        <w:szCs w:val="24"/>
      </w:rPr>
      <w:t>я</w:t>
    </w:r>
    <w:r w:rsidRPr="00984122">
      <w:rPr>
        <w:b w:val="0"/>
        <w:sz w:val="24"/>
        <w:szCs w:val="24"/>
      </w:rPr>
      <w:t xml:space="preserve"> контрольных мероприятий»</w:t>
    </w:r>
  </w:p>
  <w:p w14:paraId="5506CC0A" w14:textId="77777777" w:rsidR="004F177A" w:rsidRDefault="004F177A" w:rsidP="003F5626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</w:p>
  <w:p w14:paraId="00CE7E51" w14:textId="77777777" w:rsidR="004F177A" w:rsidRDefault="004F177A" w:rsidP="003F5626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F44FF" w14:textId="77777777" w:rsidR="00CC5CD0" w:rsidRDefault="00CC5C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268"/>
    <w:rsid w:val="000121C3"/>
    <w:rsid w:val="000159FF"/>
    <w:rsid w:val="0002451C"/>
    <w:rsid w:val="0003093C"/>
    <w:rsid w:val="0005283C"/>
    <w:rsid w:val="00057952"/>
    <w:rsid w:val="00057B6E"/>
    <w:rsid w:val="00070F61"/>
    <w:rsid w:val="00074CA1"/>
    <w:rsid w:val="00076C9B"/>
    <w:rsid w:val="0008026B"/>
    <w:rsid w:val="00081E79"/>
    <w:rsid w:val="000838E6"/>
    <w:rsid w:val="00087C51"/>
    <w:rsid w:val="00090207"/>
    <w:rsid w:val="00095185"/>
    <w:rsid w:val="000973B5"/>
    <w:rsid w:val="000A3D76"/>
    <w:rsid w:val="000B0FA5"/>
    <w:rsid w:val="000B7489"/>
    <w:rsid w:val="000C2991"/>
    <w:rsid w:val="000C4313"/>
    <w:rsid w:val="000C516C"/>
    <w:rsid w:val="000C6794"/>
    <w:rsid w:val="000D6382"/>
    <w:rsid w:val="000E77DE"/>
    <w:rsid w:val="000F1E5A"/>
    <w:rsid w:val="001017C7"/>
    <w:rsid w:val="00101DAF"/>
    <w:rsid w:val="00111AD0"/>
    <w:rsid w:val="00111DCA"/>
    <w:rsid w:val="00113854"/>
    <w:rsid w:val="00115B25"/>
    <w:rsid w:val="00126530"/>
    <w:rsid w:val="001277FF"/>
    <w:rsid w:val="001334F5"/>
    <w:rsid w:val="00134001"/>
    <w:rsid w:val="00141B22"/>
    <w:rsid w:val="00144468"/>
    <w:rsid w:val="00160489"/>
    <w:rsid w:val="00180052"/>
    <w:rsid w:val="001A069D"/>
    <w:rsid w:val="001A44B9"/>
    <w:rsid w:val="001A4DBA"/>
    <w:rsid w:val="001B7D51"/>
    <w:rsid w:val="001C6CA6"/>
    <w:rsid w:val="001C792C"/>
    <w:rsid w:val="001D462A"/>
    <w:rsid w:val="001D4DEB"/>
    <w:rsid w:val="001D7348"/>
    <w:rsid w:val="001F24C5"/>
    <w:rsid w:val="001F3979"/>
    <w:rsid w:val="001F3D31"/>
    <w:rsid w:val="001F705C"/>
    <w:rsid w:val="00206F03"/>
    <w:rsid w:val="00210B2A"/>
    <w:rsid w:val="00210FC5"/>
    <w:rsid w:val="0022231A"/>
    <w:rsid w:val="00225B94"/>
    <w:rsid w:val="00225DEA"/>
    <w:rsid w:val="0022607F"/>
    <w:rsid w:val="00227C53"/>
    <w:rsid w:val="00250740"/>
    <w:rsid w:val="0026678A"/>
    <w:rsid w:val="00266B13"/>
    <w:rsid w:val="0029482F"/>
    <w:rsid w:val="00296FA6"/>
    <w:rsid w:val="002A3987"/>
    <w:rsid w:val="002C12A4"/>
    <w:rsid w:val="002C5099"/>
    <w:rsid w:val="002D3E3F"/>
    <w:rsid w:val="002D6160"/>
    <w:rsid w:val="002E46C8"/>
    <w:rsid w:val="003050E0"/>
    <w:rsid w:val="00336142"/>
    <w:rsid w:val="003527C1"/>
    <w:rsid w:val="0035750A"/>
    <w:rsid w:val="00364046"/>
    <w:rsid w:val="00371244"/>
    <w:rsid w:val="00375ACB"/>
    <w:rsid w:val="00377957"/>
    <w:rsid w:val="003848F3"/>
    <w:rsid w:val="003855A5"/>
    <w:rsid w:val="00385DCF"/>
    <w:rsid w:val="003916A1"/>
    <w:rsid w:val="00392283"/>
    <w:rsid w:val="00392445"/>
    <w:rsid w:val="003B168E"/>
    <w:rsid w:val="003C0918"/>
    <w:rsid w:val="003C4836"/>
    <w:rsid w:val="003C6EFD"/>
    <w:rsid w:val="003D140F"/>
    <w:rsid w:val="003E5287"/>
    <w:rsid w:val="003F146D"/>
    <w:rsid w:val="003F46AA"/>
    <w:rsid w:val="003F5626"/>
    <w:rsid w:val="004031B0"/>
    <w:rsid w:val="00404C00"/>
    <w:rsid w:val="00405ED0"/>
    <w:rsid w:val="00421A42"/>
    <w:rsid w:val="00425FC8"/>
    <w:rsid w:val="00465CCD"/>
    <w:rsid w:val="00486714"/>
    <w:rsid w:val="004906EE"/>
    <w:rsid w:val="004A22F3"/>
    <w:rsid w:val="004A4EA5"/>
    <w:rsid w:val="004A730D"/>
    <w:rsid w:val="004A78D3"/>
    <w:rsid w:val="004D337B"/>
    <w:rsid w:val="004D7EB5"/>
    <w:rsid w:val="004F177A"/>
    <w:rsid w:val="005047C3"/>
    <w:rsid w:val="005063E2"/>
    <w:rsid w:val="0051785B"/>
    <w:rsid w:val="00520217"/>
    <w:rsid w:val="00536077"/>
    <w:rsid w:val="0055014E"/>
    <w:rsid w:val="005616E8"/>
    <w:rsid w:val="0057624B"/>
    <w:rsid w:val="00577946"/>
    <w:rsid w:val="00581011"/>
    <w:rsid w:val="005A1562"/>
    <w:rsid w:val="005B023B"/>
    <w:rsid w:val="005B771E"/>
    <w:rsid w:val="005C3270"/>
    <w:rsid w:val="005C6B3C"/>
    <w:rsid w:val="005E3B26"/>
    <w:rsid w:val="005E624A"/>
    <w:rsid w:val="0060039A"/>
    <w:rsid w:val="00611044"/>
    <w:rsid w:val="00616E59"/>
    <w:rsid w:val="00617BC5"/>
    <w:rsid w:val="00625667"/>
    <w:rsid w:val="006263D4"/>
    <w:rsid w:val="00632DE1"/>
    <w:rsid w:val="00633B46"/>
    <w:rsid w:val="006418B6"/>
    <w:rsid w:val="0064228C"/>
    <w:rsid w:val="00644822"/>
    <w:rsid w:val="00645323"/>
    <w:rsid w:val="006479D3"/>
    <w:rsid w:val="006502AA"/>
    <w:rsid w:val="00650467"/>
    <w:rsid w:val="00653187"/>
    <w:rsid w:val="0066131A"/>
    <w:rsid w:val="00663E38"/>
    <w:rsid w:val="00663EC8"/>
    <w:rsid w:val="006657C9"/>
    <w:rsid w:val="00666ECF"/>
    <w:rsid w:val="00672CF4"/>
    <w:rsid w:val="0067390D"/>
    <w:rsid w:val="00676D4C"/>
    <w:rsid w:val="006771F7"/>
    <w:rsid w:val="00680994"/>
    <w:rsid w:val="00680C77"/>
    <w:rsid w:val="00682C95"/>
    <w:rsid w:val="00684239"/>
    <w:rsid w:val="006B7AC5"/>
    <w:rsid w:val="006C0636"/>
    <w:rsid w:val="006C0D85"/>
    <w:rsid w:val="006D5B2F"/>
    <w:rsid w:val="006D5CF5"/>
    <w:rsid w:val="006E2F37"/>
    <w:rsid w:val="0071511D"/>
    <w:rsid w:val="007213AA"/>
    <w:rsid w:val="007459EB"/>
    <w:rsid w:val="00750007"/>
    <w:rsid w:val="00756E55"/>
    <w:rsid w:val="00763BCC"/>
    <w:rsid w:val="00767860"/>
    <w:rsid w:val="00767E53"/>
    <w:rsid w:val="00771B15"/>
    <w:rsid w:val="007810FE"/>
    <w:rsid w:val="0078112E"/>
    <w:rsid w:val="00784ADE"/>
    <w:rsid w:val="007A4AD1"/>
    <w:rsid w:val="007A6C6D"/>
    <w:rsid w:val="007B1202"/>
    <w:rsid w:val="007B27E4"/>
    <w:rsid w:val="007B58E4"/>
    <w:rsid w:val="007D0586"/>
    <w:rsid w:val="007D14DC"/>
    <w:rsid w:val="007D5E03"/>
    <w:rsid w:val="007E2922"/>
    <w:rsid w:val="007E513A"/>
    <w:rsid w:val="007E5270"/>
    <w:rsid w:val="007F7D34"/>
    <w:rsid w:val="0080583C"/>
    <w:rsid w:val="008131C4"/>
    <w:rsid w:val="008172DC"/>
    <w:rsid w:val="0082216C"/>
    <w:rsid w:val="0082370A"/>
    <w:rsid w:val="00825B0C"/>
    <w:rsid w:val="0082762D"/>
    <w:rsid w:val="0083755B"/>
    <w:rsid w:val="00856080"/>
    <w:rsid w:val="00857499"/>
    <w:rsid w:val="00893209"/>
    <w:rsid w:val="008A04A3"/>
    <w:rsid w:val="008A706F"/>
    <w:rsid w:val="008A7FCA"/>
    <w:rsid w:val="008B1398"/>
    <w:rsid w:val="008B2F2F"/>
    <w:rsid w:val="008B4A7F"/>
    <w:rsid w:val="008B705D"/>
    <w:rsid w:val="008C2C7E"/>
    <w:rsid w:val="008D0DD2"/>
    <w:rsid w:val="00915741"/>
    <w:rsid w:val="009219D8"/>
    <w:rsid w:val="009304DB"/>
    <w:rsid w:val="0093179B"/>
    <w:rsid w:val="009343A5"/>
    <w:rsid w:val="00954E4B"/>
    <w:rsid w:val="00965698"/>
    <w:rsid w:val="009778B2"/>
    <w:rsid w:val="00982D32"/>
    <w:rsid w:val="009945DE"/>
    <w:rsid w:val="0099596D"/>
    <w:rsid w:val="009A4A06"/>
    <w:rsid w:val="009A7393"/>
    <w:rsid w:val="009B0A92"/>
    <w:rsid w:val="009B5B5E"/>
    <w:rsid w:val="009E6293"/>
    <w:rsid w:val="00A000FA"/>
    <w:rsid w:val="00A05487"/>
    <w:rsid w:val="00A23668"/>
    <w:rsid w:val="00A26645"/>
    <w:rsid w:val="00A2691D"/>
    <w:rsid w:val="00A3722E"/>
    <w:rsid w:val="00A37457"/>
    <w:rsid w:val="00A40785"/>
    <w:rsid w:val="00A47D8D"/>
    <w:rsid w:val="00A64C2C"/>
    <w:rsid w:val="00A874E7"/>
    <w:rsid w:val="00A94A5E"/>
    <w:rsid w:val="00A9610A"/>
    <w:rsid w:val="00A978E6"/>
    <w:rsid w:val="00AA2EAC"/>
    <w:rsid w:val="00AA33FD"/>
    <w:rsid w:val="00AB3330"/>
    <w:rsid w:val="00AC6B09"/>
    <w:rsid w:val="00AE623F"/>
    <w:rsid w:val="00AF311A"/>
    <w:rsid w:val="00AF51F2"/>
    <w:rsid w:val="00AF68A5"/>
    <w:rsid w:val="00AF7455"/>
    <w:rsid w:val="00B31747"/>
    <w:rsid w:val="00B46768"/>
    <w:rsid w:val="00B73FF1"/>
    <w:rsid w:val="00B740FC"/>
    <w:rsid w:val="00B74667"/>
    <w:rsid w:val="00B757FB"/>
    <w:rsid w:val="00B91E80"/>
    <w:rsid w:val="00B92728"/>
    <w:rsid w:val="00BA094F"/>
    <w:rsid w:val="00BB291B"/>
    <w:rsid w:val="00BB3D5B"/>
    <w:rsid w:val="00BC2A53"/>
    <w:rsid w:val="00BD22D1"/>
    <w:rsid w:val="00BD335D"/>
    <w:rsid w:val="00BD5915"/>
    <w:rsid w:val="00BE0B99"/>
    <w:rsid w:val="00BE1027"/>
    <w:rsid w:val="00BE210B"/>
    <w:rsid w:val="00BE4F0E"/>
    <w:rsid w:val="00BF4FD4"/>
    <w:rsid w:val="00BF76AD"/>
    <w:rsid w:val="00BF7A05"/>
    <w:rsid w:val="00C01128"/>
    <w:rsid w:val="00C03D02"/>
    <w:rsid w:val="00C06F67"/>
    <w:rsid w:val="00C1485B"/>
    <w:rsid w:val="00C27CA4"/>
    <w:rsid w:val="00C30685"/>
    <w:rsid w:val="00C30916"/>
    <w:rsid w:val="00C34439"/>
    <w:rsid w:val="00C3653C"/>
    <w:rsid w:val="00C477CA"/>
    <w:rsid w:val="00C503E9"/>
    <w:rsid w:val="00C5110B"/>
    <w:rsid w:val="00C62268"/>
    <w:rsid w:val="00C62B81"/>
    <w:rsid w:val="00C64BD9"/>
    <w:rsid w:val="00C64E00"/>
    <w:rsid w:val="00C71E1C"/>
    <w:rsid w:val="00C866A5"/>
    <w:rsid w:val="00C87284"/>
    <w:rsid w:val="00C97359"/>
    <w:rsid w:val="00CC5CD0"/>
    <w:rsid w:val="00CC662F"/>
    <w:rsid w:val="00CD2096"/>
    <w:rsid w:val="00CD4992"/>
    <w:rsid w:val="00CE7B3A"/>
    <w:rsid w:val="00CF1329"/>
    <w:rsid w:val="00D02914"/>
    <w:rsid w:val="00D03180"/>
    <w:rsid w:val="00D0625A"/>
    <w:rsid w:val="00D26CEF"/>
    <w:rsid w:val="00D36EAA"/>
    <w:rsid w:val="00D459AA"/>
    <w:rsid w:val="00D461DD"/>
    <w:rsid w:val="00D52834"/>
    <w:rsid w:val="00D563E6"/>
    <w:rsid w:val="00D65126"/>
    <w:rsid w:val="00D76797"/>
    <w:rsid w:val="00D871E8"/>
    <w:rsid w:val="00D97365"/>
    <w:rsid w:val="00DA31B6"/>
    <w:rsid w:val="00DA428E"/>
    <w:rsid w:val="00DB6B3D"/>
    <w:rsid w:val="00DB7B2C"/>
    <w:rsid w:val="00DE47E5"/>
    <w:rsid w:val="00E00BAB"/>
    <w:rsid w:val="00E32B4F"/>
    <w:rsid w:val="00E35157"/>
    <w:rsid w:val="00E37134"/>
    <w:rsid w:val="00E51935"/>
    <w:rsid w:val="00E544CF"/>
    <w:rsid w:val="00E55832"/>
    <w:rsid w:val="00E61118"/>
    <w:rsid w:val="00E619FA"/>
    <w:rsid w:val="00E6234D"/>
    <w:rsid w:val="00E73F55"/>
    <w:rsid w:val="00E75FE8"/>
    <w:rsid w:val="00E81FBF"/>
    <w:rsid w:val="00E92E43"/>
    <w:rsid w:val="00E97C42"/>
    <w:rsid w:val="00EA7E07"/>
    <w:rsid w:val="00EB0B9E"/>
    <w:rsid w:val="00EC6121"/>
    <w:rsid w:val="00ED3F34"/>
    <w:rsid w:val="00ED6012"/>
    <w:rsid w:val="00EE1F99"/>
    <w:rsid w:val="00EF185D"/>
    <w:rsid w:val="00F05D52"/>
    <w:rsid w:val="00F07B0A"/>
    <w:rsid w:val="00F10F14"/>
    <w:rsid w:val="00F145D9"/>
    <w:rsid w:val="00F2202D"/>
    <w:rsid w:val="00F24A0C"/>
    <w:rsid w:val="00F269D5"/>
    <w:rsid w:val="00F30ACA"/>
    <w:rsid w:val="00F37C75"/>
    <w:rsid w:val="00F41C86"/>
    <w:rsid w:val="00F44F19"/>
    <w:rsid w:val="00F50F83"/>
    <w:rsid w:val="00F532D5"/>
    <w:rsid w:val="00F64042"/>
    <w:rsid w:val="00F66D82"/>
    <w:rsid w:val="00F7335B"/>
    <w:rsid w:val="00F762CE"/>
    <w:rsid w:val="00F77323"/>
    <w:rsid w:val="00F826F0"/>
    <w:rsid w:val="00F83968"/>
    <w:rsid w:val="00FB15F6"/>
    <w:rsid w:val="00FB74CB"/>
    <w:rsid w:val="00FC4C09"/>
    <w:rsid w:val="00FD57C5"/>
    <w:rsid w:val="00FD64A8"/>
    <w:rsid w:val="00FE7227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26723"/>
  <w15:docId w15:val="{BDAABBB7-CF4D-4D49-8E1B-DB0C0595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3A5"/>
  </w:style>
  <w:style w:type="paragraph" w:styleId="1">
    <w:name w:val="heading 1"/>
    <w:basedOn w:val="a"/>
    <w:next w:val="a"/>
    <w:qFormat/>
    <w:rsid w:val="009343A5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343A5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9343A5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9343A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343A5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9343A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343A5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9343A5"/>
    <w:rPr>
      <w:color w:val="993300"/>
      <w:u w:val="single"/>
    </w:rPr>
  </w:style>
  <w:style w:type="paragraph" w:styleId="a8">
    <w:name w:val="Normal (Web)"/>
    <w:basedOn w:val="a"/>
    <w:rsid w:val="009343A5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character" w:customStyle="1" w:styleId="20">
    <w:name w:val="Основной текст (2)_"/>
    <w:basedOn w:val="a0"/>
    <w:link w:val="21"/>
    <w:rsid w:val="003F5626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F5626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1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5%20&#1059;&#1074;&#1077;&#1076;&#1086;&#108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A9429-23DF-418B-B10A-8CEA1C4E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5 Уведомление.dotx</Template>
  <TotalTime>16</TotalTime>
  <Pages>2</Pages>
  <Words>158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2016-06-02T09:29:00Z</cp:lastPrinted>
  <dcterms:created xsi:type="dcterms:W3CDTF">2022-05-12T12:17:00Z</dcterms:created>
  <dcterms:modified xsi:type="dcterms:W3CDTF">2025-12-22T08:29:00Z</dcterms:modified>
</cp:coreProperties>
</file>